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4F89B3" w14:textId="5561D190" w:rsidR="00B51F48" w:rsidRDefault="00B51F4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GILES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42E31A43" w14:textId="77777777" w:rsidR="00B51F48" w:rsidRDefault="00B51F48" w:rsidP="009139A6">
      <w:pPr>
        <w:pStyle w:val="NoSpacing"/>
        <w:rPr>
          <w:rFonts w:cs="Times New Roman"/>
          <w:szCs w:val="24"/>
        </w:rPr>
      </w:pPr>
    </w:p>
    <w:p w14:paraId="6DB80921" w14:textId="77777777" w:rsidR="00B51F48" w:rsidRDefault="00B51F48" w:rsidP="009139A6">
      <w:pPr>
        <w:pStyle w:val="NoSpacing"/>
        <w:rPr>
          <w:rFonts w:cs="Times New Roman"/>
          <w:szCs w:val="24"/>
        </w:rPr>
      </w:pPr>
    </w:p>
    <w:p w14:paraId="539B1C23" w14:textId="5ADC61D2" w:rsidR="00B51F48" w:rsidRDefault="00B51F4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Mar.1400</w:t>
      </w:r>
      <w:r>
        <w:rPr>
          <w:rFonts w:cs="Times New Roman"/>
          <w:szCs w:val="24"/>
        </w:rPr>
        <w:tab/>
        <w:t>He was granted a general pardon.</w:t>
      </w:r>
    </w:p>
    <w:p w14:paraId="786711DF" w14:textId="33817D1F" w:rsidR="00B51F48" w:rsidRDefault="00B51F4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1399-1401 p.241)</w:t>
      </w:r>
    </w:p>
    <w:p w14:paraId="5451551A" w14:textId="77777777" w:rsidR="00B51F48" w:rsidRDefault="00B51F48" w:rsidP="009139A6">
      <w:pPr>
        <w:pStyle w:val="NoSpacing"/>
        <w:rPr>
          <w:rFonts w:cs="Times New Roman"/>
          <w:szCs w:val="24"/>
        </w:rPr>
      </w:pPr>
    </w:p>
    <w:p w14:paraId="1893D1A4" w14:textId="77777777" w:rsidR="00B51F48" w:rsidRDefault="00B51F48" w:rsidP="009139A6">
      <w:pPr>
        <w:pStyle w:val="NoSpacing"/>
        <w:rPr>
          <w:rFonts w:cs="Times New Roman"/>
          <w:szCs w:val="24"/>
        </w:rPr>
      </w:pPr>
    </w:p>
    <w:p w14:paraId="5DDE7EFB" w14:textId="210338C1" w:rsidR="00B51F48" w:rsidRPr="00B51F48" w:rsidRDefault="00B51F4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February 2025</w:t>
      </w:r>
    </w:p>
    <w:sectPr w:rsidR="00B51F48" w:rsidRPr="00B51F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9ED0A" w14:textId="77777777" w:rsidR="00BB5483" w:rsidRDefault="00BB5483" w:rsidP="009139A6">
      <w:r>
        <w:separator/>
      </w:r>
    </w:p>
  </w:endnote>
  <w:endnote w:type="continuationSeparator" w:id="0">
    <w:p w14:paraId="7C326F28" w14:textId="77777777" w:rsidR="00BB5483" w:rsidRDefault="00BB548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62C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5E4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C770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9AB62" w14:textId="77777777" w:rsidR="00BB5483" w:rsidRDefault="00BB5483" w:rsidP="009139A6">
      <w:r>
        <w:separator/>
      </w:r>
    </w:p>
  </w:footnote>
  <w:footnote w:type="continuationSeparator" w:id="0">
    <w:p w14:paraId="03AB2E8D" w14:textId="77777777" w:rsidR="00BB5483" w:rsidRDefault="00BB548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2E24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46B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A568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483"/>
    <w:rsid w:val="000666E0"/>
    <w:rsid w:val="002510B7"/>
    <w:rsid w:val="00270799"/>
    <w:rsid w:val="003E18F5"/>
    <w:rsid w:val="005C130B"/>
    <w:rsid w:val="006C65C8"/>
    <w:rsid w:val="00826F5C"/>
    <w:rsid w:val="009139A6"/>
    <w:rsid w:val="009411C2"/>
    <w:rsid w:val="009448BB"/>
    <w:rsid w:val="00947624"/>
    <w:rsid w:val="00A3176C"/>
    <w:rsid w:val="00AE65F8"/>
    <w:rsid w:val="00B51F48"/>
    <w:rsid w:val="00BA00AB"/>
    <w:rsid w:val="00BB5483"/>
    <w:rsid w:val="00BF7C50"/>
    <w:rsid w:val="00C71834"/>
    <w:rsid w:val="00CB4ED9"/>
    <w:rsid w:val="00DA701F"/>
    <w:rsid w:val="00E521AC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6300C"/>
  <w15:chartTrackingRefBased/>
  <w15:docId w15:val="{9A9E7BBC-29E5-4BD9-8C97-3D304D447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1415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2025-02-22T21:36:00Z</dcterms:created>
  <dcterms:modified xsi:type="dcterms:W3CDTF">2025-02-23T21:20:00Z</dcterms:modified>
</cp:coreProperties>
</file>